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5B3" w:rsidRDefault="00F075B3" w:rsidP="00AE42A6">
      <w:pPr>
        <w:pStyle w:val="NoSpacing"/>
        <w:ind w:left="46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F075B3" w:rsidRDefault="00F075B3" w:rsidP="00AE42A6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проекту отчета об исполнении бюджета </w:t>
      </w:r>
    </w:p>
    <w:p w:rsidR="00F075B3" w:rsidRDefault="00F075B3" w:rsidP="00AE42A6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Выселковского сельского поселения </w:t>
      </w:r>
    </w:p>
    <w:p w:rsidR="00F075B3" w:rsidRDefault="00F075B3" w:rsidP="00AE42A6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Выселковского района за 2013 год</w:t>
      </w:r>
    </w:p>
    <w:p w:rsidR="00F075B3" w:rsidRDefault="00F075B3" w:rsidP="00A0512C">
      <w:pPr>
        <w:pStyle w:val="NoSpacing"/>
        <w:rPr>
          <w:rFonts w:ascii="Times New Roman" w:hAnsi="Times New Roman"/>
          <w:sz w:val="28"/>
          <w:szCs w:val="28"/>
        </w:rPr>
      </w:pPr>
    </w:p>
    <w:p w:rsidR="00F075B3" w:rsidRDefault="00F075B3" w:rsidP="00A0512C">
      <w:pPr>
        <w:pStyle w:val="NoSpacing"/>
        <w:rPr>
          <w:rFonts w:ascii="Times New Roman" w:hAnsi="Times New Roman"/>
          <w:sz w:val="28"/>
          <w:szCs w:val="28"/>
        </w:rPr>
      </w:pPr>
    </w:p>
    <w:p w:rsidR="00F075B3" w:rsidRPr="00BA7E25" w:rsidRDefault="00F075B3" w:rsidP="00BA7E25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BA7E2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Исполнение расходной части бюджета Выселковского сельского поселения Выселковского ра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йона по разделам, подразделам </w:t>
      </w:r>
      <w:r w:rsidRPr="00BA7E2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функциональной классификации расходов Российской Федерации за 2013 год</w:t>
      </w:r>
    </w:p>
    <w:p w:rsidR="00F075B3" w:rsidRPr="00A0512C" w:rsidRDefault="00F075B3" w:rsidP="00A0512C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93" w:type="dxa"/>
        <w:tblLayout w:type="fixed"/>
        <w:tblLook w:val="00A0"/>
      </w:tblPr>
      <w:tblGrid>
        <w:gridCol w:w="4596"/>
        <w:gridCol w:w="456"/>
        <w:gridCol w:w="775"/>
        <w:gridCol w:w="1276"/>
        <w:gridCol w:w="1134"/>
        <w:gridCol w:w="1134"/>
      </w:tblGrid>
      <w:tr w:rsidR="00F075B3" w:rsidRPr="00C50389" w:rsidTr="00BA7E25">
        <w:trPr>
          <w:trHeight w:val="2155"/>
        </w:trPr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План, тыс.руб.</w:t>
            </w:r>
          </w:p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Исполнено, тыс.руб.</w:t>
            </w:r>
          </w:p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075B3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Исполнение, %</w:t>
            </w:r>
          </w:p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F075B3" w:rsidRPr="00C50389" w:rsidTr="00BA7E25">
        <w:trPr>
          <w:trHeight w:val="315"/>
        </w:trPr>
        <w:tc>
          <w:tcPr>
            <w:tcW w:w="45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206760,9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199848,8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18299,0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18037,8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F075B3" w:rsidRPr="00C50389" w:rsidTr="004B62DC">
        <w:trPr>
          <w:trHeight w:val="960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137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8685,1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F075B3" w:rsidRPr="00C50389" w:rsidTr="004B62DC">
        <w:trPr>
          <w:trHeight w:val="984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7845,3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7841,5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F075B3" w:rsidRPr="00C50389" w:rsidTr="004B62DC">
        <w:trPr>
          <w:trHeight w:val="46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2354,5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1040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Защита населения и территории  от чрезвычайных ситуаций  природного  и техногенного  характера, гражданская 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1871,2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658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85777,8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83374,6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82256,3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79853,9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F075B3" w:rsidRPr="00C50389" w:rsidTr="004B62DC">
        <w:trPr>
          <w:trHeight w:val="46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51630,4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49725,6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34884,1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32980,3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16446,3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16445,3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543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4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41855,6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39514,2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41855,6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58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4593,1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075B3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5B3" w:rsidRPr="00A0512C" w:rsidRDefault="00F075B3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F075B3" w:rsidRPr="00BA7E25" w:rsidRDefault="00F075B3" w:rsidP="00BA7E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75B3" w:rsidRDefault="00F075B3" w:rsidP="00BA7E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75B3" w:rsidRPr="00BA7E25" w:rsidRDefault="00F075B3" w:rsidP="00BA7E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75B3" w:rsidRPr="00BA7E25" w:rsidRDefault="00F075B3" w:rsidP="00BA7E25">
      <w:pPr>
        <w:pStyle w:val="NoSpacing"/>
        <w:rPr>
          <w:rFonts w:ascii="Times New Roman" w:hAnsi="Times New Roman"/>
          <w:sz w:val="28"/>
          <w:szCs w:val="28"/>
        </w:rPr>
      </w:pPr>
      <w:r w:rsidRPr="00BA7E25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F075B3" w:rsidRPr="00BA7E25" w:rsidRDefault="00F075B3" w:rsidP="00BA7E25">
      <w:pPr>
        <w:pStyle w:val="NoSpacing"/>
        <w:rPr>
          <w:rFonts w:ascii="Times New Roman" w:hAnsi="Times New Roman"/>
          <w:sz w:val="28"/>
          <w:szCs w:val="28"/>
        </w:rPr>
      </w:pPr>
      <w:r w:rsidRPr="00BA7E25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F075B3" w:rsidRPr="00BA7E25" w:rsidRDefault="00F075B3" w:rsidP="00BA7E25">
      <w:pPr>
        <w:pStyle w:val="NoSpacing"/>
        <w:rPr>
          <w:rFonts w:ascii="Times New Roman" w:hAnsi="Times New Roman"/>
          <w:sz w:val="28"/>
          <w:szCs w:val="28"/>
        </w:rPr>
      </w:pPr>
      <w:r w:rsidRPr="00BA7E25">
        <w:rPr>
          <w:rFonts w:ascii="Times New Roman" w:hAnsi="Times New Roman"/>
          <w:sz w:val="28"/>
          <w:szCs w:val="28"/>
        </w:rPr>
        <w:t xml:space="preserve">Выселковского района по экономическим </w:t>
      </w:r>
    </w:p>
    <w:p w:rsidR="00F075B3" w:rsidRPr="00BA7E25" w:rsidRDefault="00F075B3" w:rsidP="00BA7E25">
      <w:pPr>
        <w:pStyle w:val="NoSpacing"/>
        <w:rPr>
          <w:rFonts w:ascii="Times New Roman" w:hAnsi="Times New Roman"/>
          <w:sz w:val="28"/>
          <w:szCs w:val="28"/>
        </w:rPr>
      </w:pPr>
      <w:r w:rsidRPr="00BA7E25">
        <w:rPr>
          <w:rFonts w:ascii="Times New Roman" w:hAnsi="Times New Roman"/>
          <w:sz w:val="28"/>
          <w:szCs w:val="28"/>
        </w:rPr>
        <w:t>и социальным вопросам                                                    О.А.Кирячкова-Богдан</w:t>
      </w:r>
    </w:p>
    <w:sectPr w:rsidR="00F075B3" w:rsidRPr="00BA7E25" w:rsidSect="00BA7E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500"/>
    <w:rsid w:val="00046172"/>
    <w:rsid w:val="000E6B42"/>
    <w:rsid w:val="0016771C"/>
    <w:rsid w:val="001A6956"/>
    <w:rsid w:val="001E6084"/>
    <w:rsid w:val="0046748D"/>
    <w:rsid w:val="004B62DC"/>
    <w:rsid w:val="00590BCB"/>
    <w:rsid w:val="005E2167"/>
    <w:rsid w:val="00613EDA"/>
    <w:rsid w:val="006B1115"/>
    <w:rsid w:val="006B60DE"/>
    <w:rsid w:val="00773193"/>
    <w:rsid w:val="008357A4"/>
    <w:rsid w:val="008444C8"/>
    <w:rsid w:val="009C7681"/>
    <w:rsid w:val="00A0512C"/>
    <w:rsid w:val="00AB7BAB"/>
    <w:rsid w:val="00AE42A6"/>
    <w:rsid w:val="00B81B43"/>
    <w:rsid w:val="00BA7E25"/>
    <w:rsid w:val="00BC22C3"/>
    <w:rsid w:val="00BD3817"/>
    <w:rsid w:val="00C50389"/>
    <w:rsid w:val="00C95599"/>
    <w:rsid w:val="00D97500"/>
    <w:rsid w:val="00DD67F4"/>
    <w:rsid w:val="00F075B3"/>
    <w:rsid w:val="00F14692"/>
    <w:rsid w:val="00F32F76"/>
    <w:rsid w:val="00F42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1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0512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32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</TotalTime>
  <Pages>2</Pages>
  <Words>416</Words>
  <Characters>2373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20</cp:revision>
  <cp:lastPrinted>2014-04-30T12:57:00Z</cp:lastPrinted>
  <dcterms:created xsi:type="dcterms:W3CDTF">2013-05-28T05:07:00Z</dcterms:created>
  <dcterms:modified xsi:type="dcterms:W3CDTF">2014-05-05T07:38:00Z</dcterms:modified>
</cp:coreProperties>
</file>